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5ECE2" w14:textId="77777777" w:rsidR="00C00389" w:rsidRDefault="00C00389" w:rsidP="00C00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PYGOT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26D7271" w14:textId="77777777" w:rsidR="00C00389" w:rsidRDefault="00C00389" w:rsidP="00C00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Ford, Buckinghamshire. Husbandman.</w:t>
      </w:r>
    </w:p>
    <w:p w14:paraId="4BCC38CF" w14:textId="77777777" w:rsidR="00C00389" w:rsidRDefault="00C00389" w:rsidP="00C00389">
      <w:pPr>
        <w:rPr>
          <w:rFonts w:ascii="Times New Roman" w:hAnsi="Times New Roman" w:cs="Times New Roman"/>
        </w:rPr>
      </w:pPr>
    </w:p>
    <w:p w14:paraId="74AC3C48" w14:textId="77777777" w:rsidR="00C00389" w:rsidRDefault="00C00389" w:rsidP="00C00389">
      <w:pPr>
        <w:rPr>
          <w:rFonts w:ascii="Times New Roman" w:hAnsi="Times New Roman" w:cs="Times New Roman"/>
        </w:rPr>
      </w:pPr>
    </w:p>
    <w:p w14:paraId="0E918341" w14:textId="77777777" w:rsidR="00C00389" w:rsidRDefault="00C00389" w:rsidP="00C00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Nele</w:t>
      </w:r>
      <w:proofErr w:type="spellEnd"/>
      <w:r>
        <w:rPr>
          <w:rFonts w:ascii="Times New Roman" w:hAnsi="Times New Roman" w:cs="Times New Roman"/>
        </w:rPr>
        <w:t xml:space="preserve"> of London(q.v.) brought a plaint of debt against him,</w:t>
      </w:r>
    </w:p>
    <w:p w14:paraId="7F651A11" w14:textId="77777777" w:rsidR="00C00389" w:rsidRDefault="00C00389" w:rsidP="00C0038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Bonyngton</w:t>
      </w:r>
      <w:proofErr w:type="spellEnd"/>
      <w:r>
        <w:rPr>
          <w:rFonts w:ascii="Times New Roman" w:hAnsi="Times New Roman" w:cs="Times New Roman"/>
        </w:rPr>
        <w:t xml:space="preserve"> of Little Missenden(q.v.), John Luce of </w:t>
      </w:r>
      <w:proofErr w:type="spellStart"/>
      <w:r>
        <w:rPr>
          <w:rFonts w:ascii="Times New Roman" w:hAnsi="Times New Roman" w:cs="Times New Roman"/>
        </w:rPr>
        <w:t>Towersey</w:t>
      </w:r>
      <w:proofErr w:type="spellEnd"/>
      <w:r>
        <w:rPr>
          <w:rFonts w:ascii="Times New Roman" w:hAnsi="Times New Roman" w:cs="Times New Roman"/>
        </w:rPr>
        <w:t xml:space="preserve">(q.v.) </w:t>
      </w:r>
    </w:p>
    <w:p w14:paraId="64A60CFD" w14:textId="77777777" w:rsidR="00C00389" w:rsidRDefault="00C00389" w:rsidP="00C0038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Thomas Lucy of </w:t>
      </w:r>
      <w:proofErr w:type="spellStart"/>
      <w:r>
        <w:rPr>
          <w:rFonts w:ascii="Times New Roman" w:hAnsi="Times New Roman" w:cs="Times New Roman"/>
        </w:rPr>
        <w:t>Towersey</w:t>
      </w:r>
      <w:proofErr w:type="spellEnd"/>
      <w:r>
        <w:rPr>
          <w:rFonts w:ascii="Times New Roman" w:hAnsi="Times New Roman" w:cs="Times New Roman"/>
        </w:rPr>
        <w:t>(q.v.).</w:t>
      </w:r>
    </w:p>
    <w:p w14:paraId="514D27D7" w14:textId="77777777" w:rsidR="00C00389" w:rsidRDefault="00C00389" w:rsidP="00C0038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7FE4C75" w14:textId="77777777" w:rsidR="00C00389" w:rsidRDefault="00C00389" w:rsidP="00C00389">
      <w:pPr>
        <w:rPr>
          <w:rFonts w:ascii="Times New Roman" w:hAnsi="Times New Roman" w:cs="Times New Roman"/>
        </w:rPr>
      </w:pPr>
    </w:p>
    <w:p w14:paraId="11C7E6D2" w14:textId="77777777" w:rsidR="00C00389" w:rsidRDefault="00C00389" w:rsidP="00C00389">
      <w:pPr>
        <w:rPr>
          <w:rFonts w:ascii="Times New Roman" w:hAnsi="Times New Roman" w:cs="Times New Roman"/>
        </w:rPr>
      </w:pPr>
    </w:p>
    <w:p w14:paraId="3CEEB040" w14:textId="77777777" w:rsidR="00C00389" w:rsidRDefault="00C00389" w:rsidP="00C00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2018</w:t>
      </w:r>
    </w:p>
    <w:p w14:paraId="52900A0C" w14:textId="77777777" w:rsidR="006B2F86" w:rsidRPr="00E71FC3" w:rsidRDefault="00C003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94864" w14:textId="77777777" w:rsidR="00C00389" w:rsidRDefault="00C00389" w:rsidP="00E71FC3">
      <w:r>
        <w:separator/>
      </w:r>
    </w:p>
  </w:endnote>
  <w:endnote w:type="continuationSeparator" w:id="0">
    <w:p w14:paraId="169C3BA5" w14:textId="77777777" w:rsidR="00C00389" w:rsidRDefault="00C003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162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E5741" w14:textId="77777777" w:rsidR="00C00389" w:rsidRDefault="00C00389" w:rsidP="00E71FC3">
      <w:r>
        <w:separator/>
      </w:r>
    </w:p>
  </w:footnote>
  <w:footnote w:type="continuationSeparator" w:id="0">
    <w:p w14:paraId="5BFF0803" w14:textId="77777777" w:rsidR="00C00389" w:rsidRDefault="00C003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89"/>
    <w:rsid w:val="001A7C09"/>
    <w:rsid w:val="00577BD5"/>
    <w:rsid w:val="00656CBA"/>
    <w:rsid w:val="006A1F77"/>
    <w:rsid w:val="00733BE7"/>
    <w:rsid w:val="00AB52E8"/>
    <w:rsid w:val="00B16D3F"/>
    <w:rsid w:val="00BB41AC"/>
    <w:rsid w:val="00C0038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4BA4B"/>
  <w15:chartTrackingRefBased/>
  <w15:docId w15:val="{ED0D160E-E38B-49A3-B5CF-2FAF7B080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3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003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2018-07-30T20:18:00Z</dcterms:created>
  <dcterms:modified xsi:type="dcterms:W3CDTF">2018-07-30T20:19:00Z</dcterms:modified>
</cp:coreProperties>
</file>